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>2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</w:t>
      </w:r>
      <w:r w:rsidR="00F6496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Pr="00483AE4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4"/>
          <w:sz w:val="30"/>
          <w:szCs w:val="30"/>
        </w:rPr>
      </w:pPr>
      <w:r w:rsidRPr="00483AE4">
        <w:rPr>
          <w:rFonts w:ascii="TH SarabunPSK" w:hAnsi="TH SarabunPSK" w:cs="TH SarabunPSK"/>
          <w:color w:val="000000"/>
          <w:spacing w:val="-4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>ชื่องานบริการ เรื่อง ............................................................................................................................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มีผลการสำรวจ/ประเมินความพึงพอใจ ตั้งแต่ร้อยละ 80 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</w:rPr>
              <w:t xml:space="preserve">– 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81531C" w:rsidRDefault="00876C97" w:rsidP="0081531C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A45BCE" w:rsidRPr="00A06A8B" w:rsidRDefault="0081531C" w:rsidP="00A06A8B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 w:hint="cs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876C97">
        <w:rPr>
          <w:rFonts w:ascii="TH SarabunPSK" w:hAnsi="TH SarabunPSK" w:cs="TH SarabunPSK"/>
          <w:sz w:val="30"/>
          <w:szCs w:val="30"/>
          <w:cs/>
        </w:rPr>
        <w:t>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Default="00806786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A06A8B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D2D1A" w:rsidRPr="00775AFF" w:rsidTr="00A06A8B">
        <w:tc>
          <w:tcPr>
            <w:tcW w:w="3710" w:type="dxa"/>
            <w:vMerge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25F7" w:rsidRPr="003B412E" w:rsidTr="00A06A8B">
        <w:trPr>
          <w:trHeight w:val="679"/>
        </w:trPr>
        <w:tc>
          <w:tcPr>
            <w:tcW w:w="3710" w:type="dxa"/>
          </w:tcPr>
          <w:p w:rsidR="004125F7" w:rsidRPr="003B412E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</w:t>
            </w:r>
            <w:r w:rsidR="004125F7" w:rsidRPr="003B4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(ภายในหรือภายนอก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)</w:t>
            </w:r>
            <w:r w:rsidR="00F01F4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การให้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A06A8B" w:rsidRDefault="00A06A8B" w:rsidP="004125F7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06A8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25F7" w:rsidRPr="003B412E" w:rsidRDefault="00483AE4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41" w:type="dxa"/>
          </w:tcPr>
          <w:p w:rsidR="004125F7" w:rsidRPr="00A06A8B" w:rsidRDefault="00483AE4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bookmarkStart w:id="0" w:name="_GoBack"/>
            <w:r w:rsidRPr="00A06A8B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ระดับ</w:t>
            </w:r>
          </w:p>
          <w:p w:rsidR="00483AE4" w:rsidRDefault="00483AE4" w:rsidP="004125F7">
            <w:pPr>
              <w:jc w:val="center"/>
              <w:rPr>
                <w:cs/>
              </w:rPr>
            </w:pPr>
            <w:r w:rsidRPr="00A06A8B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  <w:bookmarkEnd w:id="0"/>
          </w:p>
        </w:tc>
        <w:tc>
          <w:tcPr>
            <w:tcW w:w="1275" w:type="dxa"/>
          </w:tcPr>
          <w:p w:rsidR="004125F7" w:rsidRDefault="00483AE4" w:rsidP="004125F7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  <w:tr w:rsidR="00C91314" w:rsidRPr="00B81EE2" w:rsidTr="0079238E">
        <w:trPr>
          <w:jc w:val="center"/>
        </w:trPr>
        <w:tc>
          <w:tcPr>
            <w:tcW w:w="405" w:type="dxa"/>
          </w:tcPr>
          <w:p w:rsidR="00C91314" w:rsidRPr="00C91314" w:rsidRDefault="00C91314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C91314" w:rsidRPr="001F71A5" w:rsidRDefault="00A06A8B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...........................................................................</w:t>
            </w: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47C" w:rsidRDefault="0032347C">
      <w:r>
        <w:separator/>
      </w:r>
    </w:p>
  </w:endnote>
  <w:endnote w:type="continuationSeparator" w:id="0">
    <w:p w:rsidR="0032347C" w:rsidRDefault="00323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47C" w:rsidRDefault="0032347C">
      <w:r>
        <w:separator/>
      </w:r>
    </w:p>
  </w:footnote>
  <w:footnote w:type="continuationSeparator" w:id="0">
    <w:p w:rsidR="0032347C" w:rsidRDefault="003234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390A" w:rsidRDefault="001A1526" w:rsidP="0043390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4323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7C178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3390A" w:rsidRDefault="001A1526" w:rsidP="0043390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4323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7C178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5E87"/>
    <w:rsid w:val="00060446"/>
    <w:rsid w:val="00061DAA"/>
    <w:rsid w:val="00076886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24F4F"/>
    <w:rsid w:val="0013787B"/>
    <w:rsid w:val="00151E81"/>
    <w:rsid w:val="001541B8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B1B75"/>
    <w:rsid w:val="002B358D"/>
    <w:rsid w:val="002C3150"/>
    <w:rsid w:val="002D2D1A"/>
    <w:rsid w:val="002E4335"/>
    <w:rsid w:val="002F5233"/>
    <w:rsid w:val="00302AEC"/>
    <w:rsid w:val="00304585"/>
    <w:rsid w:val="00310929"/>
    <w:rsid w:val="003176C6"/>
    <w:rsid w:val="0032347C"/>
    <w:rsid w:val="00326426"/>
    <w:rsid w:val="00332EFE"/>
    <w:rsid w:val="003333BC"/>
    <w:rsid w:val="003442D0"/>
    <w:rsid w:val="003470A9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3AE4"/>
    <w:rsid w:val="00485CA3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21DFB"/>
    <w:rsid w:val="00521F5B"/>
    <w:rsid w:val="0052436C"/>
    <w:rsid w:val="0053610F"/>
    <w:rsid w:val="0054528C"/>
    <w:rsid w:val="00547BEF"/>
    <w:rsid w:val="00547D2B"/>
    <w:rsid w:val="005640B8"/>
    <w:rsid w:val="005677B2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77A4A"/>
    <w:rsid w:val="007859A3"/>
    <w:rsid w:val="0079238E"/>
    <w:rsid w:val="00793F0B"/>
    <w:rsid w:val="007A1BAD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353E7"/>
    <w:rsid w:val="00840204"/>
    <w:rsid w:val="00845719"/>
    <w:rsid w:val="00846D3E"/>
    <w:rsid w:val="008611A5"/>
    <w:rsid w:val="008641F1"/>
    <w:rsid w:val="00876C97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5F39"/>
    <w:rsid w:val="00936CD7"/>
    <w:rsid w:val="00953BAC"/>
    <w:rsid w:val="00966CA6"/>
    <w:rsid w:val="00977DAC"/>
    <w:rsid w:val="009817FE"/>
    <w:rsid w:val="00991171"/>
    <w:rsid w:val="009A3E92"/>
    <w:rsid w:val="009A7E64"/>
    <w:rsid w:val="009D17C9"/>
    <w:rsid w:val="009D55C4"/>
    <w:rsid w:val="009E3C66"/>
    <w:rsid w:val="009F1C98"/>
    <w:rsid w:val="009F4D1B"/>
    <w:rsid w:val="00A02EE4"/>
    <w:rsid w:val="00A06A8B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91314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91ED9"/>
    <w:rsid w:val="00D96F6C"/>
    <w:rsid w:val="00DF27F4"/>
    <w:rsid w:val="00DF7BCF"/>
    <w:rsid w:val="00E022D9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43231"/>
    <w:rsid w:val="00F52142"/>
    <w:rsid w:val="00F52DFC"/>
    <w:rsid w:val="00F56C5D"/>
    <w:rsid w:val="00F6496F"/>
    <w:rsid w:val="00F720F0"/>
    <w:rsid w:val="00F77E85"/>
    <w:rsid w:val="00F833B5"/>
    <w:rsid w:val="00F95B8E"/>
    <w:rsid w:val="00FA0E73"/>
    <w:rsid w:val="00FA3644"/>
    <w:rsid w:val="00FB0F99"/>
    <w:rsid w:val="00FB15FC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3648B-AC95-4367-8FAD-12E7D5BF5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54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32</cp:revision>
  <cp:lastPrinted>2015-01-19T07:15:00Z</cp:lastPrinted>
  <dcterms:created xsi:type="dcterms:W3CDTF">2017-01-06T01:59:00Z</dcterms:created>
  <dcterms:modified xsi:type="dcterms:W3CDTF">2018-02-01T06:32:00Z</dcterms:modified>
</cp:coreProperties>
</file>